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Zimmer- und Holzbauarbeiten | Köstlinschule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023-26-074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Zimmer- und Holzbauarbeiten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